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9A1F7" w14:textId="77777777" w:rsidR="00AF133D" w:rsidRDefault="00AF133D" w:rsidP="00AF133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MARKWYK (? MAKWYK)</w:t>
      </w:r>
      <w:r>
        <w:rPr>
          <w:rFonts w:ascii="Times New Roman" w:hAnsi="Times New Roman" w:cs="Times New Roman"/>
        </w:rPr>
        <w:t xml:space="preserve">     (fl.1484)</w:t>
      </w:r>
    </w:p>
    <w:p w14:paraId="0DB75DB8" w14:textId="77777777" w:rsidR="00AF133D" w:rsidRDefault="00AF133D" w:rsidP="00AF133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Bosham, Sussex. Yeoman.</w:t>
      </w:r>
    </w:p>
    <w:p w14:paraId="4E931F47" w14:textId="77777777" w:rsidR="00AF133D" w:rsidRDefault="00AF133D" w:rsidP="00AF133D">
      <w:pPr>
        <w:jc w:val="both"/>
        <w:rPr>
          <w:rFonts w:ascii="Times New Roman" w:hAnsi="Times New Roman" w:cs="Times New Roman"/>
        </w:rPr>
      </w:pPr>
    </w:p>
    <w:p w14:paraId="7D23D2E9" w14:textId="77777777" w:rsidR="00AF133D" w:rsidRDefault="00AF133D" w:rsidP="00AF133D">
      <w:pPr>
        <w:jc w:val="both"/>
        <w:rPr>
          <w:rFonts w:ascii="Times New Roman" w:hAnsi="Times New Roman" w:cs="Times New Roman"/>
        </w:rPr>
      </w:pPr>
    </w:p>
    <w:p w14:paraId="399C27E7" w14:textId="77777777" w:rsidR="00AA5569" w:rsidRDefault="00AA5569" w:rsidP="00AA5569">
      <w:pPr>
        <w:pStyle w:val="NoSpacing"/>
      </w:pPr>
      <w:r>
        <w:tab/>
        <w:t>1483</w:t>
      </w:r>
      <w:r>
        <w:tab/>
        <w:t>John Peltot, chaplain(q.v.), brought a plaint of debt against him and John</w:t>
      </w:r>
    </w:p>
    <w:p w14:paraId="36B3A1DC" w14:textId="77777777" w:rsidR="00AA5569" w:rsidRDefault="00AA5569" w:rsidP="00AA5569">
      <w:pPr>
        <w:pStyle w:val="NoSpacing"/>
      </w:pPr>
      <w:r>
        <w:tab/>
      </w:r>
      <w:r>
        <w:tab/>
        <w:t>Joye, Prior of Boxgrove(q.v.).</w:t>
      </w:r>
    </w:p>
    <w:p w14:paraId="3E6BA167" w14:textId="596C8B56" w:rsidR="00AA5569" w:rsidRDefault="00AA5569" w:rsidP="00AA5569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 xml:space="preserve">http://aalt.law.uh.edu/Indices/CP40Indices/CP40no883Pl.htm  </w:t>
        </w:r>
      </w:hyperlink>
      <w:r>
        <w:t>)</w:t>
      </w:r>
    </w:p>
    <w:p w14:paraId="625F38F7" w14:textId="77777777" w:rsidR="00AF133D" w:rsidRDefault="00AF133D" w:rsidP="00AF133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Marchall of London, mercer(q.v.), and Richard Isham(q.v.) brought</w:t>
      </w:r>
    </w:p>
    <w:p w14:paraId="7A19538A" w14:textId="77777777" w:rsidR="00AF133D" w:rsidRDefault="00AF133D" w:rsidP="00AF133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 plaint of debt against him.</w:t>
      </w:r>
    </w:p>
    <w:p w14:paraId="38A6BFFB" w14:textId="77777777" w:rsidR="00AF133D" w:rsidRDefault="00AF133D" w:rsidP="00AF133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Pr="00E57C4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01FDAEB" w14:textId="77777777" w:rsidR="00AF133D" w:rsidRDefault="00AF133D" w:rsidP="00AF133D">
      <w:pPr>
        <w:jc w:val="both"/>
        <w:rPr>
          <w:rFonts w:ascii="Times New Roman" w:hAnsi="Times New Roman" w:cs="Times New Roman"/>
        </w:rPr>
      </w:pPr>
    </w:p>
    <w:p w14:paraId="111E684E" w14:textId="77777777" w:rsidR="00AF133D" w:rsidRDefault="00AF133D" w:rsidP="00AF133D">
      <w:pPr>
        <w:jc w:val="both"/>
        <w:rPr>
          <w:rFonts w:ascii="Times New Roman" w:hAnsi="Times New Roman" w:cs="Times New Roman"/>
        </w:rPr>
      </w:pPr>
    </w:p>
    <w:p w14:paraId="5694206C" w14:textId="77777777" w:rsidR="00AF133D" w:rsidRDefault="00AF133D" w:rsidP="00AF133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April 2018</w:t>
      </w:r>
    </w:p>
    <w:p w14:paraId="556F0ADB" w14:textId="170C2CE8" w:rsidR="00AA5569" w:rsidRDefault="00AA5569" w:rsidP="00AF133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November 2023</w:t>
      </w:r>
    </w:p>
    <w:p w14:paraId="0BACAFE5" w14:textId="77777777" w:rsidR="00AA5569" w:rsidRPr="00E71FC3" w:rsidRDefault="00AA5569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23814" w14:textId="77777777" w:rsidR="00AF133D" w:rsidRDefault="00AF133D" w:rsidP="00E71FC3">
      <w:r>
        <w:separator/>
      </w:r>
    </w:p>
  </w:endnote>
  <w:endnote w:type="continuationSeparator" w:id="0">
    <w:p w14:paraId="5A5C40E9" w14:textId="77777777" w:rsidR="00AF133D" w:rsidRDefault="00AF133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5944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4A3CD" w14:textId="77777777" w:rsidR="00AF133D" w:rsidRDefault="00AF133D" w:rsidP="00E71FC3">
      <w:r>
        <w:separator/>
      </w:r>
    </w:p>
  </w:footnote>
  <w:footnote w:type="continuationSeparator" w:id="0">
    <w:p w14:paraId="5F6CE36C" w14:textId="77777777" w:rsidR="00AF133D" w:rsidRDefault="00AF133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33D"/>
    <w:rsid w:val="001A7C09"/>
    <w:rsid w:val="00577BD5"/>
    <w:rsid w:val="00656CBA"/>
    <w:rsid w:val="006A1F77"/>
    <w:rsid w:val="00733BE7"/>
    <w:rsid w:val="00AA5569"/>
    <w:rsid w:val="00AB52E8"/>
    <w:rsid w:val="00AF133D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0AAE3"/>
  <w15:chartTrackingRefBased/>
  <w15:docId w15:val="{417FA87E-C5C1-42F2-878C-A1F874CAA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133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F13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1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2018-04-10T19:56:00Z</dcterms:created>
  <dcterms:modified xsi:type="dcterms:W3CDTF">2023-11-21T09:44:00Z</dcterms:modified>
</cp:coreProperties>
</file>